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groß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klein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hoch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stark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niedrig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schwach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gut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schlecht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toll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schrecklich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fantastisch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attraktiv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furchtbar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  <w:r w:rsidRPr="00322BF3">
              <w:rPr>
                <w:sz w:val="96"/>
                <w:szCs w:val="96"/>
              </w:rPr>
              <w:t>unattraktiv</w:t>
            </w: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</w:p>
        </w:tc>
      </w:tr>
      <w:tr w:rsidR="009140B7" w:rsidTr="009140B7">
        <w:trPr>
          <w:trHeight w:hRule="exact" w:val="1531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sz w:val="96"/>
                <w:szCs w:val="96"/>
              </w:rPr>
            </w:pPr>
          </w:p>
        </w:tc>
      </w:tr>
    </w:tbl>
    <w:p w:rsidR="009140B7" w:rsidRDefault="009140B7" w:rsidP="009140B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lastRenderedPageBreak/>
              <w:t>Arbeitsplatz-/Jobangebot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Freizeitangebot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Angebot in den G</w:t>
            </w:r>
            <w:r w:rsidRPr="00322BF3">
              <w:rPr>
                <w:b/>
                <w:sz w:val="48"/>
                <w:szCs w:val="48"/>
              </w:rPr>
              <w:t>e</w:t>
            </w:r>
            <w:r w:rsidRPr="00322BF3">
              <w:rPr>
                <w:b/>
                <w:sz w:val="48"/>
                <w:szCs w:val="48"/>
              </w:rPr>
              <w:t>schäften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Kulturangebot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Schulangebot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Auswahl an Geschäften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medizinische Verso</w:t>
            </w:r>
            <w:r w:rsidRPr="00322BF3">
              <w:rPr>
                <w:b/>
                <w:sz w:val="48"/>
                <w:szCs w:val="48"/>
              </w:rPr>
              <w:t>r</w:t>
            </w:r>
            <w:r w:rsidRPr="00322BF3">
              <w:rPr>
                <w:b/>
                <w:sz w:val="48"/>
                <w:szCs w:val="48"/>
              </w:rPr>
              <w:t>gung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Hektik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Lärm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Smog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Kriminalität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Dreck / Schmutz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Enge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Verkehr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Freundlichkeit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Unfreundlichkeit</w:t>
            </w: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  <w:r w:rsidRPr="00322BF3">
              <w:rPr>
                <w:b/>
                <w:sz w:val="48"/>
                <w:szCs w:val="48"/>
              </w:rPr>
              <w:t>Drogenkonsum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9140B7" w:rsidTr="009140B7">
        <w:trPr>
          <w:trHeight w:hRule="exact" w:val="1247"/>
        </w:trPr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9140B7" w:rsidRPr="00322BF3" w:rsidRDefault="009140B7" w:rsidP="001610E8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9140B7" w:rsidRPr="009140B7" w:rsidRDefault="009140B7" w:rsidP="009140B7">
      <w:pPr>
        <w:rPr>
          <w:sz w:val="2"/>
          <w:szCs w:val="2"/>
        </w:rPr>
      </w:pPr>
    </w:p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261" w:rsidRDefault="00490261">
      <w:r>
        <w:separator/>
      </w:r>
    </w:p>
  </w:endnote>
  <w:endnote w:type="continuationSeparator" w:id="0">
    <w:p w:rsidR="00490261" w:rsidRDefault="0049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9140B7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3608BB5" wp14:editId="79DC6D20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BB0DD5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BB0DD5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261" w:rsidRDefault="00490261">
      <w:r>
        <w:separator/>
      </w:r>
    </w:p>
  </w:footnote>
  <w:footnote w:type="continuationSeparator" w:id="0">
    <w:p w:rsidR="00490261" w:rsidRDefault="00490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B7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90261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140B7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0DD5"/>
    <w:rsid w:val="00BB2EE7"/>
    <w:rsid w:val="00BB52FD"/>
    <w:rsid w:val="00BC7817"/>
    <w:rsid w:val="00BD131A"/>
    <w:rsid w:val="00BD7F13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140B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140B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2</Pages>
  <Words>53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3</cp:revision>
  <dcterms:created xsi:type="dcterms:W3CDTF">2011-03-03T05:50:00Z</dcterms:created>
  <dcterms:modified xsi:type="dcterms:W3CDTF">2011-03-03T05:52:00Z</dcterms:modified>
</cp:coreProperties>
</file>